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7B7B43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7B7B4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7B7B4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7B7B4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7B7B4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7B7B4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7B7B4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7B7B43">
        <w:rPr>
          <w:b w:val="0"/>
        </w:rPr>
        <w:t xml:space="preserve"> 55/2307-21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7B7B43" w:rsidP="00232C8F">
            <w:r>
              <w:t>Преподаватель (химии, биологии)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7B7B43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7B7B43" w:rsidRPr="007B7B43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7B7B43" w:rsidRPr="007B7B43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7B7B43" w:rsidRPr="007B7B43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7B7B43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7B7B43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7B7B43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7B7B43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7B7B43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7B7B43" w:rsidP="00BA30DE">
            <w:pPr>
              <w:jc w:val="center"/>
            </w:pPr>
            <w:r>
              <w:t>035-911-395 53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7B7B4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B7B43" w:rsidRDefault="007B7B43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B7B43" w:rsidRPr="00D15B1E" w:rsidRDefault="007B7B43" w:rsidP="00AD14A4">
            <w:pPr>
              <w:rPr>
                <w:rStyle w:val="a7"/>
              </w:rPr>
            </w:pPr>
          </w:p>
        </w:tc>
      </w:tr>
      <w:tr w:rsidR="007B7B4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B7B43" w:rsidRDefault="007B7B43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B7B43" w:rsidRPr="00D15B1E" w:rsidRDefault="007B7B43" w:rsidP="00AD14A4">
            <w:pPr>
              <w:rPr>
                <w:rStyle w:val="a7"/>
              </w:rPr>
            </w:pPr>
          </w:p>
        </w:tc>
      </w:tr>
      <w:tr w:rsidR="007B7B4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B7B43" w:rsidRDefault="007B7B43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B7B43" w:rsidRPr="00D15B1E" w:rsidRDefault="007B7B43" w:rsidP="00AD14A4">
            <w:pPr>
              <w:rPr>
                <w:rStyle w:val="a7"/>
              </w:rPr>
            </w:pPr>
          </w:p>
        </w:tc>
      </w:tr>
      <w:tr w:rsidR="007B7B4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B7B43" w:rsidRDefault="007B7B43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B7B43" w:rsidRPr="00D15B1E" w:rsidRDefault="007B7B43" w:rsidP="00AD14A4">
            <w:pPr>
              <w:rPr>
                <w:rStyle w:val="a7"/>
              </w:rPr>
            </w:pPr>
          </w:p>
        </w:tc>
      </w:tr>
      <w:tr w:rsidR="007B7B4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B7B43" w:rsidRDefault="007B7B43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B7B43" w:rsidRPr="00D15B1E" w:rsidRDefault="007B7B43" w:rsidP="00AD14A4">
            <w:pPr>
              <w:rPr>
                <w:rStyle w:val="a7"/>
              </w:rPr>
            </w:pPr>
          </w:p>
        </w:tc>
      </w:tr>
      <w:tr w:rsidR="007B7B4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B7B43" w:rsidRDefault="007B7B43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B7B43" w:rsidRPr="00D15B1E" w:rsidRDefault="007B7B43" w:rsidP="00AD14A4">
            <w:pPr>
              <w:rPr>
                <w:rStyle w:val="a7"/>
              </w:rPr>
            </w:pPr>
          </w:p>
        </w:tc>
      </w:tr>
      <w:tr w:rsidR="007B7B4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B7B43" w:rsidRDefault="007B7B43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B7B43" w:rsidRPr="00D15B1E" w:rsidRDefault="007B7B43" w:rsidP="00AD14A4">
            <w:pPr>
              <w:rPr>
                <w:rStyle w:val="a7"/>
              </w:rPr>
            </w:pPr>
          </w:p>
        </w:tc>
      </w:tr>
      <w:tr w:rsidR="007B7B4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B7B43" w:rsidRDefault="007B7B43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B7B43" w:rsidRPr="00D15B1E" w:rsidRDefault="007B7B43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7B7B43" w:rsidRPr="007B7B43">
        <w:rPr>
          <w:rStyle w:val="aa"/>
        </w:rPr>
        <w:t xml:space="preserve"> ПК, принтер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7B7B43" w:rsidRPr="007B7B43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1C3DF3" w:rsidRDefault="001C3DF3" w:rsidP="00AD14A4">
      <w:pPr>
        <w:rPr>
          <w:rStyle w:val="a7"/>
        </w:rPr>
      </w:pPr>
    </w:p>
    <w:p w:rsidR="001C3DF3" w:rsidRDefault="001C3DF3" w:rsidP="00AD14A4">
      <w:pPr>
        <w:rPr>
          <w:rStyle w:val="a7"/>
        </w:rPr>
      </w:pPr>
    </w:p>
    <w:p w:rsidR="001C3DF3" w:rsidRDefault="001C3DF3" w:rsidP="00AD14A4">
      <w:pPr>
        <w:rPr>
          <w:rStyle w:val="a7"/>
        </w:rPr>
      </w:pPr>
    </w:p>
    <w:p w:rsidR="001C3DF3" w:rsidRPr="00D15B1E" w:rsidRDefault="001C3DF3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lastRenderedPageBreak/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2B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2B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2B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2B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2B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2B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2B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2B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2B1E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2B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2B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2B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2B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2B1E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2B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2B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2B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072B1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072B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B7B4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B7B4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B7B4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B7B4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B7B4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B7B4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B7B4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072B1E" w:rsidRPr="00072B1E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072B1E" w:rsidRPr="00072B1E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B7B43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B7B43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7B7B43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1C3DF3" w:rsidRDefault="001C3DF3" w:rsidP="003C5C39"/>
    <w:p w:rsidR="001C3DF3" w:rsidRDefault="001C3DF3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7B7B4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B7B43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B7B43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7B7B4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7B7B43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(дата)</w:t>
            </w: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(дата)</w:t>
            </w: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(дата)</w:t>
            </w: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(дата)</w:t>
            </w: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(дата)</w:t>
            </w: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(дата)</w:t>
            </w: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072B1E" w:rsidP="003C5C39">
            <w:pPr>
              <w:pStyle w:val="a8"/>
            </w:pPr>
            <w:r>
              <w:t>18.02.2022</w:t>
            </w:r>
          </w:p>
        </w:tc>
      </w:tr>
      <w:tr w:rsidR="00EF07A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3C5C39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</w:pPr>
            <w:r w:rsidRPr="001C3DF3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  <w:r w:rsidRPr="001C3DF3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072B1E" w:rsidP="00EF07A3">
            <w:pPr>
              <w:pStyle w:val="a8"/>
            </w:pPr>
            <w:r>
              <w:t>18.02.2022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7B7B4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7B7B4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7B7B43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B7B43" w:rsidRPr="007B7B43" w:rsidRDefault="007B7B43" w:rsidP="00EF07A3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(дата)</w:t>
            </w: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B7B43" w:rsidRPr="007B7B43" w:rsidRDefault="007B7B43" w:rsidP="00EF07A3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(дата)</w:t>
            </w: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B7B43" w:rsidRPr="007B7B43" w:rsidRDefault="007B7B43" w:rsidP="00EF07A3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(дата)</w:t>
            </w: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B7B43" w:rsidRPr="007B7B43" w:rsidRDefault="007B7B43" w:rsidP="00EF07A3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(дата)</w:t>
            </w: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B7B43" w:rsidRPr="007B7B43" w:rsidRDefault="007B7B43" w:rsidP="00EF07A3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(дата)</w:t>
            </w: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B7B43" w:rsidRPr="007B7B43" w:rsidRDefault="007B7B43" w:rsidP="00EF07A3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(дата)</w:t>
            </w: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B7B43" w:rsidRPr="007B7B43" w:rsidRDefault="007B7B43" w:rsidP="00EF07A3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(дата)</w:t>
            </w: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B43" w:rsidRPr="007B7B43" w:rsidRDefault="007B7B43" w:rsidP="004E51DC">
            <w:pPr>
              <w:pStyle w:val="a8"/>
            </w:pPr>
          </w:p>
        </w:tc>
      </w:tr>
      <w:tr w:rsidR="007B7B43" w:rsidRPr="007B7B43" w:rsidTr="007B7B4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B7B43" w:rsidRPr="007B7B43" w:rsidRDefault="007B7B43" w:rsidP="00EF07A3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B7B43" w:rsidRPr="007B7B43" w:rsidRDefault="007B7B43" w:rsidP="004E51DC">
            <w:pPr>
              <w:pStyle w:val="a8"/>
              <w:rPr>
                <w:vertAlign w:val="superscript"/>
              </w:rPr>
            </w:pPr>
            <w:r w:rsidRPr="007B7B43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DF3" w:rsidRDefault="001C3DF3" w:rsidP="0076042D">
      <w:pPr>
        <w:pStyle w:val="a9"/>
      </w:pPr>
      <w:r>
        <w:separator/>
      </w:r>
    </w:p>
  </w:endnote>
  <w:endnote w:type="continuationSeparator" w:id="0">
    <w:p w:rsidR="001C3DF3" w:rsidRDefault="001C3DF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7B7B4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55/2307-21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072B1E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072B1E" w:rsidRPr="00072B1E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DF3" w:rsidRDefault="001C3DF3" w:rsidP="0076042D">
      <w:pPr>
        <w:pStyle w:val="a9"/>
      </w:pPr>
      <w:r>
        <w:separator/>
      </w:r>
    </w:p>
  </w:footnote>
  <w:footnote w:type="continuationSeparator" w:id="0">
    <w:p w:rsidR="001C3DF3" w:rsidRDefault="001C3DF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2 "/>
    <w:docVar w:name="colrab_anal" w:val=" 2 "/>
    <w:docVar w:name="colraball" w:val="    "/>
    <w:docVar w:name="colwom" w:val=" 2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55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55/2307-21 "/>
    <w:docVar w:name="oborud" w:val=" ПК, принт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DFA7DF3CCED04E429817BC6263BEC24B"/>
    <w:docVar w:name="rm_id" w:val="6758"/>
    <w:docVar w:name="rm_name" w:val="                                          "/>
    <w:docVar w:name="rm_number" w:val=" 55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1C3DF3"/>
    <w:rsid w:val="000024F1"/>
    <w:rsid w:val="00017AE9"/>
    <w:rsid w:val="00025683"/>
    <w:rsid w:val="00046815"/>
    <w:rsid w:val="0005566C"/>
    <w:rsid w:val="00072B1E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C3DF3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B7B43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B024D"/>
    <w:rsid w:val="009D30DB"/>
    <w:rsid w:val="00A100AB"/>
    <w:rsid w:val="00A12349"/>
    <w:rsid w:val="00A204F5"/>
    <w:rsid w:val="00A7346C"/>
    <w:rsid w:val="00A87B75"/>
    <w:rsid w:val="00A90E29"/>
    <w:rsid w:val="00A91908"/>
    <w:rsid w:val="00AA4551"/>
    <w:rsid w:val="00AA46ED"/>
    <w:rsid w:val="00AA4DCC"/>
    <w:rsid w:val="00AD14A4"/>
    <w:rsid w:val="00AD7C32"/>
    <w:rsid w:val="00AF796F"/>
    <w:rsid w:val="00B04F25"/>
    <w:rsid w:val="00BA30DE"/>
    <w:rsid w:val="00BA5029"/>
    <w:rsid w:val="00BC2F3C"/>
    <w:rsid w:val="00C02721"/>
    <w:rsid w:val="00C03F4A"/>
    <w:rsid w:val="00C51624"/>
    <w:rsid w:val="00CB0141"/>
    <w:rsid w:val="00CE3307"/>
    <w:rsid w:val="00D15B1E"/>
    <w:rsid w:val="00D76DF8"/>
    <w:rsid w:val="00DB1272"/>
    <w:rsid w:val="00DB5302"/>
    <w:rsid w:val="00DD6B1F"/>
    <w:rsid w:val="00DE247A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80CCA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4</cp:revision>
  <dcterms:created xsi:type="dcterms:W3CDTF">2022-02-18T01:48:00Z</dcterms:created>
  <dcterms:modified xsi:type="dcterms:W3CDTF">2022-02-18T08:23:00Z</dcterms:modified>
</cp:coreProperties>
</file>